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04" w:rsidRDefault="003E4B04" w:rsidP="003E4B04">
      <w:pPr>
        <w:rPr>
          <w:rStyle w:val="s1"/>
        </w:rPr>
      </w:pPr>
      <w:r>
        <w:rPr>
          <w:rStyle w:val="s1"/>
          <w:u w:val="single"/>
        </w:rPr>
        <w:t>Thomas BUTLER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E4B04" w:rsidRDefault="003E4B04" w:rsidP="003E4B04">
      <w:pPr>
        <w:rPr>
          <w:rStyle w:val="s1"/>
        </w:rPr>
      </w:pPr>
      <w:r>
        <w:rPr>
          <w:rStyle w:val="s1"/>
        </w:rPr>
        <w:t>of Beccles, Suffolk.</w:t>
      </w:r>
    </w:p>
    <w:p w:rsidR="003E4B04" w:rsidRDefault="003E4B04" w:rsidP="003E4B04">
      <w:pPr>
        <w:rPr>
          <w:rStyle w:val="s1"/>
        </w:rPr>
      </w:pPr>
    </w:p>
    <w:p w:rsidR="003E4B04" w:rsidRDefault="003E4B04" w:rsidP="003E4B04">
      <w:pPr>
        <w:rPr>
          <w:rStyle w:val="s1"/>
        </w:rPr>
      </w:pPr>
    </w:p>
    <w:p w:rsidR="003E4B04" w:rsidRDefault="003E4B04" w:rsidP="003E4B04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E4B04" w:rsidRDefault="003E4B04" w:rsidP="003E4B04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52)</w:t>
      </w:r>
    </w:p>
    <w:p w:rsidR="003E4B04" w:rsidRDefault="003E4B04" w:rsidP="003E4B04">
      <w:pPr>
        <w:pStyle w:val="p1"/>
        <w:rPr>
          <w:rStyle w:val="s1"/>
        </w:rPr>
      </w:pPr>
    </w:p>
    <w:p w:rsidR="003E4B04" w:rsidRDefault="003E4B04" w:rsidP="003E4B04">
      <w:pPr>
        <w:pStyle w:val="p1"/>
        <w:rPr>
          <w:rStyle w:val="s1"/>
        </w:rPr>
      </w:pPr>
    </w:p>
    <w:p w:rsidR="003E4B04" w:rsidRDefault="003E4B04" w:rsidP="003E4B04">
      <w:pPr>
        <w:rPr>
          <w:rStyle w:val="s1"/>
        </w:rPr>
      </w:pPr>
      <w:r>
        <w:rPr>
          <w:rStyle w:val="s1"/>
        </w:rPr>
        <w:t xml:space="preserve">29 January 2017  </w:t>
      </w:r>
    </w:p>
    <w:p w:rsidR="006B2F86" w:rsidRPr="00E71FC3" w:rsidRDefault="003E4B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B04" w:rsidRDefault="003E4B04" w:rsidP="00E71FC3">
      <w:r>
        <w:separator/>
      </w:r>
    </w:p>
  </w:endnote>
  <w:endnote w:type="continuationSeparator" w:id="0">
    <w:p w:rsidR="003E4B04" w:rsidRDefault="003E4B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B04" w:rsidRDefault="003E4B04" w:rsidP="00E71FC3">
      <w:r>
        <w:separator/>
      </w:r>
    </w:p>
  </w:footnote>
  <w:footnote w:type="continuationSeparator" w:id="0">
    <w:p w:rsidR="003E4B04" w:rsidRDefault="003E4B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04"/>
    <w:rsid w:val="001A7C09"/>
    <w:rsid w:val="003E4B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093A9B-7430-496C-89AB-D9C06A5B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E4B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E4B04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E4B0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E4B0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2017-02-12T19:40:00Z</dcterms:created>
  <dcterms:modified xsi:type="dcterms:W3CDTF">2017-02-12T19:41:00Z</dcterms:modified>
</cp:coreProperties>
</file>